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2C47D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Robert PLOMPTON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D8DCA7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295EC6D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C9BF1E2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Ralph Savage of Newstead, </w:t>
      </w:r>
    </w:p>
    <w:p w14:paraId="459B2E3D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Nottinghamshire(q.v.).</w:t>
      </w:r>
    </w:p>
    <w:p w14:paraId="6D49AA68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E1B463A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761EF05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31B6563" w14:textId="77777777" w:rsidR="00D407D0" w:rsidRDefault="00D407D0" w:rsidP="00D407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5E891CD4" w14:textId="77777777" w:rsidR="006B2F86" w:rsidRPr="00E71FC3" w:rsidRDefault="00D407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BC800" w14:textId="77777777" w:rsidR="00D407D0" w:rsidRDefault="00D407D0" w:rsidP="00E71FC3">
      <w:r>
        <w:separator/>
      </w:r>
    </w:p>
  </w:endnote>
  <w:endnote w:type="continuationSeparator" w:id="0">
    <w:p w14:paraId="69838349" w14:textId="77777777" w:rsidR="00D407D0" w:rsidRDefault="00D407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532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3D379" w14:textId="77777777" w:rsidR="00D407D0" w:rsidRDefault="00D407D0" w:rsidP="00E71FC3">
      <w:r>
        <w:separator/>
      </w:r>
    </w:p>
  </w:footnote>
  <w:footnote w:type="continuationSeparator" w:id="0">
    <w:p w14:paraId="7DB9133F" w14:textId="77777777" w:rsidR="00D407D0" w:rsidRDefault="00D407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D0"/>
    <w:rsid w:val="001A7C09"/>
    <w:rsid w:val="00577BD5"/>
    <w:rsid w:val="00656CBA"/>
    <w:rsid w:val="006A1F77"/>
    <w:rsid w:val="00733BE7"/>
    <w:rsid w:val="00AB52E8"/>
    <w:rsid w:val="00B16D3F"/>
    <w:rsid w:val="00BB41AC"/>
    <w:rsid w:val="00D407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3BA2B"/>
  <w15:chartTrackingRefBased/>
  <w15:docId w15:val="{F1FD436F-5D20-472B-BED0-40D7294E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7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07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2018-11-04T20:02:00Z</dcterms:created>
  <dcterms:modified xsi:type="dcterms:W3CDTF">2018-11-04T20:02:00Z</dcterms:modified>
</cp:coreProperties>
</file>